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819" w:rsidRDefault="00A82819">
      <w:r>
        <w:t>Adı Soyadı:………………………………….………..</w:t>
      </w:r>
    </w:p>
    <w:p w:rsidR="00A82819" w:rsidRPr="008B5593" w:rsidRDefault="00A82819">
      <w:pPr>
        <w:rPr>
          <w:rFonts w:ascii="Hand writing Mutlu" w:hAnsi="Hand writing Mutlu"/>
          <w:sz w:val="28"/>
          <w:szCs w:val="28"/>
        </w:rPr>
      </w:pPr>
      <w:r w:rsidRPr="008B5593">
        <w:rPr>
          <w:rFonts w:ascii="Hand writing Mutlu" w:hAnsi="Hand writing Mutlu"/>
          <w:sz w:val="28"/>
          <w:szCs w:val="28"/>
        </w:rPr>
        <w:t xml:space="preserve">A. Aşağıdaki cümlelerin, doğru olanların başına </w:t>
      </w:r>
      <w:r w:rsidRPr="008B5593">
        <w:rPr>
          <w:rFonts w:ascii="Agency FB" w:hAnsi="Agency FB"/>
          <w:sz w:val="28"/>
          <w:szCs w:val="28"/>
        </w:rPr>
        <w:t>“</w:t>
      </w:r>
      <w:r w:rsidRPr="008B5593">
        <w:rPr>
          <w:rFonts w:ascii="Hand writing Mutlu" w:hAnsi="Hand writing Mutlu"/>
          <w:sz w:val="28"/>
          <w:szCs w:val="28"/>
        </w:rPr>
        <w:t>D</w:t>
      </w:r>
      <w:r w:rsidRPr="008B5593">
        <w:rPr>
          <w:rFonts w:ascii="Agency FB" w:hAnsi="Agency FB"/>
          <w:sz w:val="28"/>
          <w:szCs w:val="28"/>
        </w:rPr>
        <w:t>”</w:t>
      </w:r>
      <w:r w:rsidRPr="008B5593">
        <w:rPr>
          <w:rFonts w:ascii="Hand writing Mutlu" w:hAnsi="Hand writing Mutlu"/>
          <w:sz w:val="28"/>
          <w:szCs w:val="28"/>
        </w:rPr>
        <w:t xml:space="preserve">, yanlış olanların başına </w:t>
      </w:r>
      <w:r w:rsidRPr="008B5593">
        <w:rPr>
          <w:rFonts w:ascii="Agency FB" w:hAnsi="Agency FB"/>
          <w:sz w:val="28"/>
          <w:szCs w:val="28"/>
        </w:rPr>
        <w:t>“</w:t>
      </w:r>
      <w:r w:rsidRPr="008B5593">
        <w:rPr>
          <w:rFonts w:ascii="Hand writing Mutlu" w:hAnsi="Hand writing Mutlu"/>
          <w:sz w:val="28"/>
          <w:szCs w:val="28"/>
        </w:rPr>
        <w:t>Y</w:t>
      </w:r>
      <w:r w:rsidRPr="008B5593">
        <w:rPr>
          <w:rFonts w:ascii="Agency FB" w:hAnsi="Agency FB"/>
          <w:sz w:val="28"/>
          <w:szCs w:val="28"/>
        </w:rPr>
        <w:t>”</w:t>
      </w:r>
      <w:r w:rsidRPr="008B5593">
        <w:rPr>
          <w:rFonts w:ascii="Hand writing Mutlu" w:hAnsi="Hand writing Mutlu"/>
          <w:sz w:val="28"/>
          <w:szCs w:val="28"/>
        </w:rPr>
        <w:t xml:space="preserve"> yazınız.</w:t>
      </w:r>
    </w:p>
    <w:p w:rsidR="00A82819" w:rsidRDefault="00A82819">
      <w:pPr>
        <w:rPr>
          <w:rFonts w:ascii="Alfabe Hv Bt" w:hAnsi="Alfabe Hv Bt"/>
        </w:rPr>
      </w:pPr>
      <w:r w:rsidRPr="008B5593">
        <w:rPr>
          <w:rFonts w:ascii="Alfabe Hv Bt Tur" w:hAnsi="Alfabe Hv Bt Tur"/>
        </w:rPr>
        <w:t>(…..) Gümüş maddedir. Gazete bir cisimdir.</w:t>
      </w:r>
    </w:p>
    <w:p w:rsidR="00A82819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 xml:space="preserve">Yemek pişirirken patates, soğan, su, yağ, tuz biber malzeme, bıçak ve rende birer </w:t>
      </w:r>
      <w:r>
        <w:rPr>
          <w:rFonts w:ascii="Alfabe Hv Bt" w:hAnsi="Alfabe Hv Bt"/>
        </w:rPr>
        <w:t>alettir.</w:t>
      </w:r>
    </w:p>
    <w:p w:rsidR="00A82819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Her cisim bir veya birkaç maddeden yapılmıştır.</w:t>
      </w:r>
    </w:p>
    <w:p w:rsidR="00A82819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Ses bir maddedir. Işık bir madde değildir.</w:t>
      </w:r>
    </w:p>
    <w:p w:rsidR="00A82819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Okul çantası, masa örtüsü ve ayakkabılarımız birer eşyadır.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Beyaz renkteki tuz ve şekeri rengine bakarak ayırt edemeyiz.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Kolon</w:t>
      </w:r>
      <w:r>
        <w:rPr>
          <w:rFonts w:ascii="Alfabe Hv Bt Tur" w:hAnsi="Alfabe Hv Bt Tur"/>
        </w:rPr>
        <w:t>ya, benzin, naftalin, soğan, sarımsak gibi maddeleri kokusundan tanıyamayız.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Kuvvet uyguladığımızda şekil değiştiren maddeler esnek değildir.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Esnek olmayan sert maddelere berk madde denir.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Esnek olmayan sert maddeler kolayca bükülebildikleri halde berk maddeler bükülmez.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 xml:space="preserve">Pamuk, yün, sünger, çamur yumuşak değildir. 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Elmas çok sert bir maddedir. Cam elmasla kesilir.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Elimizden yere düşen krom kase kırılmaz, cam olsa kırılırdı.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Maddelere elimizi sürerek pürüzsüz ya da p</w:t>
      </w:r>
      <w:r>
        <w:rPr>
          <w:rFonts w:ascii="Alfabe Hv Bt Tur" w:hAnsi="Alfabe Hv Bt Tur"/>
        </w:rPr>
        <w:t>ürüzlü olduklarını anlarız.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Işığı iyi yansıtan maddeler mat, yansıtmayanlar parlaktır.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Altın, gümüş, alüminyum, çinko parlak maddelere iyi birer örnektir.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Bilmediğimiz maddeleri tanımak için tadına bakmalıyız.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Tadına bakarak limonun ekşi, biberin acı, şekerin tatlı olduğunu fark ederiz.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Kum ve nohut gibi maddeler suda çözünürler.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Şeker ve tuz gibi maddeler suda kolaylıkla çözünürler.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Mantar, kuru tahta, buz, zeytinyağı gibi maddeler suda yüzen maddelerdir.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Dem</w:t>
      </w:r>
      <w:r>
        <w:rPr>
          <w:rFonts w:ascii="Alfabe Hv Bt Tur" w:hAnsi="Alfabe Hv Bt Tur"/>
        </w:rPr>
        <w:t>ir ve nikel mıknatıs tarafından çekilir. Bakır, tahta, alüminyum çekilmez.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Temizlik bezi, kağıt mendil suyu çekerek ıslanır.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Yağmurluk ve şemsiye su geçirmez ve yağmurda ıslanmamıza engel olur.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 xml:space="preserve">Işığı bir ortamdan diğer ortama geçiren </w:t>
      </w:r>
      <w:r>
        <w:rPr>
          <w:rFonts w:ascii="Alfabe Hv Bt" w:hAnsi="Alfabe Hv Bt"/>
        </w:rPr>
        <w:t>saydam maddelerdir.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Buzlu cam, yağlı kağıt ve deri su yarı saydam maddedir.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Işığı geçirmeyen saydam olmayan maddeye örnek tahta ve taştır.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Çevremizde gördüğümüz belli bir yer kaplayan her şeye madde deriz.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 xml:space="preserve">Maddelerin şekil almış </w:t>
      </w:r>
      <w:r>
        <w:rPr>
          <w:rFonts w:ascii="Alfabe Hv Bt" w:hAnsi="Alfabe Hv Bt"/>
        </w:rPr>
        <w:t>haline cisim denir.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Bütün cisimler aynı zamanda maddedir.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Odun maddedir. Odundan yapılmış kalem ise cisimdir.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Altın yüzük maddedir. Altın ise bir cisimdir.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Işık madde değildir. Çünkü bir yer kaplamaz.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" w:hAnsi="Alfabe Hv Bt"/>
        </w:rPr>
        <w:t>Her cisim, bir veya birka</w:t>
      </w:r>
      <w:r>
        <w:rPr>
          <w:rFonts w:ascii="Alfabe Hv Bt Tur" w:hAnsi="Alfabe Hv Bt Tur"/>
        </w:rPr>
        <w:t>ç maddeden yapılmıştır.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Bir araya getirerek bir tüketim maddesine dönüştürdüğümüz maddelere malzeme denir.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Her malzeme kullanılır ama tükenmez.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Ekmek yapmak için kullandığımız un, su, maya, tuz birer malzemedir.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Günlük yaşantımızda kullandığımız her nesneye eşya denir.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Kağıt; petrolün özel işlemlerden geçirilmesi sonucu elde edilir.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Camın ana maddesi kumdur.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Çeşitli işlerin yapımı ve tamirinde kullanılan araçlara alet denir.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Kağıt kesmek için kullandığımız mak</w:t>
      </w:r>
      <w:r>
        <w:rPr>
          <w:rFonts w:ascii="Alfabe Hv Bt" w:hAnsi="Alfabe Hv Bt"/>
        </w:rPr>
        <w:t>as malzemedir.</w:t>
      </w:r>
    </w:p>
    <w:p w:rsidR="00A82819" w:rsidRPr="008B5593" w:rsidRDefault="00A82819" w:rsidP="008B5593">
      <w:pPr>
        <w:rPr>
          <w:rFonts w:ascii="Alfabe Hv Bt" w:hAnsi="Alfabe Hv Bt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Vidayı sökmek için kullanılan tornavida bir alettir.</w:t>
      </w:r>
    </w:p>
    <w:p w:rsidR="00A82819" w:rsidRDefault="00A82819" w:rsidP="008D3855">
      <w:pPr>
        <w:rPr>
          <w:rFonts w:ascii="Alfabe Hv Bt Tur" w:hAnsi="Alfabe Hv Bt Tur"/>
        </w:rPr>
      </w:pPr>
      <w:r w:rsidRPr="008B5593">
        <w:rPr>
          <w:rFonts w:ascii="Alfabe Hv Bt" w:hAnsi="Alfabe Hv Bt"/>
        </w:rPr>
        <w:t xml:space="preserve">(…..) </w:t>
      </w:r>
      <w:r>
        <w:rPr>
          <w:rFonts w:ascii="Alfabe Hv Bt Tur" w:hAnsi="Alfabe Hv Bt Tur"/>
        </w:rPr>
        <w:t>Malzeme, cisim ya da eşya olduğu konusunda kesin bir ayrım yoktur.</w:t>
      </w:r>
    </w:p>
    <w:p w:rsidR="00A82819" w:rsidRDefault="00A82819" w:rsidP="007D4308">
      <w:hyperlink r:id="rId4" w:history="1">
        <w:r>
          <w:rPr>
            <w:rStyle w:val="Hyperlink"/>
            <w:rFonts w:ascii="Hand writing Mutlu" w:hAnsi="Hand writing Mutlu"/>
          </w:rPr>
          <w:t>www.sorubak.com</w:t>
        </w:r>
      </w:hyperlink>
    </w:p>
    <w:p w:rsidR="00A82819" w:rsidRPr="008B5593" w:rsidRDefault="00A82819" w:rsidP="008D3855">
      <w:pPr>
        <w:rPr>
          <w:rFonts w:ascii="Alfabe Hv Bt" w:hAnsi="Alfabe Hv Bt"/>
        </w:rPr>
      </w:pPr>
    </w:p>
    <w:sectPr w:rsidR="00A82819" w:rsidRPr="008B5593" w:rsidSect="008B5593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Britannic Bol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593"/>
    <w:rsid w:val="00035BF0"/>
    <w:rsid w:val="00402CF1"/>
    <w:rsid w:val="00403D1D"/>
    <w:rsid w:val="005E1AEC"/>
    <w:rsid w:val="006A1319"/>
    <w:rsid w:val="007D4308"/>
    <w:rsid w:val="00803FAE"/>
    <w:rsid w:val="008B5593"/>
    <w:rsid w:val="008D3855"/>
    <w:rsid w:val="00932F6C"/>
    <w:rsid w:val="00952783"/>
    <w:rsid w:val="009B67D7"/>
    <w:rsid w:val="00A201D2"/>
    <w:rsid w:val="00A82819"/>
    <w:rsid w:val="00D54BD5"/>
    <w:rsid w:val="00FD6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B5593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D430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68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449</Words>
  <Characters>2560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7</cp:revision>
  <dcterms:created xsi:type="dcterms:W3CDTF">2010-11-14T20:34:00Z</dcterms:created>
  <dcterms:modified xsi:type="dcterms:W3CDTF">2010-12-02T19:19:00Z</dcterms:modified>
</cp:coreProperties>
</file>